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CD33C" w14:textId="77777777" w:rsidR="00137125" w:rsidRDefault="00137125">
      <w:pPr>
        <w:pStyle w:val="Cm"/>
      </w:pPr>
    </w:p>
    <w:p w14:paraId="14207473" w14:textId="77777777" w:rsidR="00137125" w:rsidRDefault="00137125">
      <w:pPr>
        <w:pStyle w:val="Cm"/>
      </w:pPr>
      <w:r>
        <w:t>MEGBÍZÁSI SZERZŐDÉS</w:t>
      </w:r>
    </w:p>
    <w:p w14:paraId="3C20167A" w14:textId="77777777" w:rsidR="00137125" w:rsidRDefault="00137125">
      <w:pPr>
        <w:jc w:val="center"/>
        <w:rPr>
          <w:b/>
          <w:sz w:val="28"/>
        </w:rPr>
      </w:pPr>
      <w:r>
        <w:rPr>
          <w:b/>
          <w:sz w:val="28"/>
        </w:rPr>
        <w:t> </w:t>
      </w:r>
    </w:p>
    <w:p w14:paraId="360B10BA" w14:textId="77777777" w:rsidR="00137125" w:rsidRDefault="00137125" w:rsidP="00713D82">
      <w:pPr>
        <w:pStyle w:val="Cmsor1"/>
        <w:numPr>
          <w:ilvl w:val="0"/>
          <w:numId w:val="3"/>
        </w:numPr>
        <w:tabs>
          <w:tab w:val="left" w:pos="1080"/>
        </w:tabs>
      </w:pPr>
      <w:r>
        <w:t>Szerződő felek</w:t>
      </w:r>
    </w:p>
    <w:p w14:paraId="618D7135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0A3CDC98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5BE75AA1" w14:textId="77777777" w:rsidR="00137125" w:rsidRDefault="00137125">
      <w:r>
        <w:t>Létrejött egyrészről</w:t>
      </w:r>
    </w:p>
    <w:p w14:paraId="558CC128" w14:textId="77777777" w:rsidR="00137125" w:rsidRDefault="00137125"/>
    <w:p w14:paraId="13DB003D" w14:textId="77777777" w:rsidR="00137125" w:rsidRDefault="006030C8">
      <w:r>
        <w:rPr>
          <w:b/>
        </w:rPr>
        <w:t>……………..</w:t>
      </w:r>
      <w:r w:rsidR="00BC22BB">
        <w:rPr>
          <w:b/>
        </w:rPr>
        <w:t xml:space="preserve"> </w:t>
      </w:r>
      <w:r w:rsidR="00137125">
        <w:t>(Képviseletében:</w:t>
      </w:r>
      <w:r>
        <w:t xml:space="preserve"> ………………………</w:t>
      </w:r>
      <w:r w:rsidR="00C247FB">
        <w:fldChar w:fldCharType="begin"/>
      </w:r>
      <w:r w:rsidR="00C247FB">
        <w:instrText xml:space="preserve"> MERGEFIELD "megbízott" </w:instrText>
      </w:r>
      <w:r w:rsidR="00C247FB">
        <w:fldChar w:fldCharType="separate"/>
      </w:r>
      <w:r w:rsidR="00880BC9">
        <w:rPr>
          <w:noProof/>
        </w:rPr>
        <w:t xml:space="preserve"> ügyvezető</w:t>
      </w:r>
      <w:r w:rsidR="00C247FB">
        <w:rPr>
          <w:noProof/>
        </w:rPr>
        <w:fldChar w:fldCharType="end"/>
      </w:r>
      <w:r w:rsidR="00137125">
        <w:t>)</w:t>
      </w:r>
    </w:p>
    <w:p w14:paraId="53A4DC6E" w14:textId="77777777" w:rsidR="00137125" w:rsidRDefault="00137125">
      <w:r>
        <w:t>Cím</w:t>
      </w:r>
      <w:proofErr w:type="gramStart"/>
      <w:r>
        <w:t xml:space="preserve">: </w:t>
      </w:r>
      <w:r w:rsidR="00CA2C7D">
        <w:t>.</w:t>
      </w:r>
      <w:proofErr w:type="gramEnd"/>
    </w:p>
    <w:p w14:paraId="76A9519B" w14:textId="77777777" w:rsidR="004D42FD" w:rsidRDefault="004D42FD" w:rsidP="004D42FD">
      <w:r>
        <w:t xml:space="preserve">Cégjegyzékszám: </w:t>
      </w:r>
    </w:p>
    <w:p w14:paraId="58ACABDB" w14:textId="77777777" w:rsidR="004D42FD" w:rsidRDefault="004D42FD" w:rsidP="004D42FD">
      <w:r>
        <w:t>Adószám</w:t>
      </w:r>
      <w:r w:rsidR="006030C8">
        <w:t>:</w:t>
      </w:r>
    </w:p>
    <w:p w14:paraId="7349D6D5" w14:textId="77777777" w:rsidR="00137125" w:rsidRDefault="00137125">
      <w:r>
        <w:t>Továbbiakban: mint Megbízó</w:t>
      </w:r>
    </w:p>
    <w:p w14:paraId="72C3A741" w14:textId="77777777" w:rsidR="00137125" w:rsidRDefault="00137125">
      <w:r>
        <w:t> </w:t>
      </w:r>
    </w:p>
    <w:p w14:paraId="56F46ECF" w14:textId="77777777" w:rsidR="00137125" w:rsidRDefault="00137125">
      <w:r>
        <w:t>Másrészről</w:t>
      </w:r>
    </w:p>
    <w:p w14:paraId="7A4BE153" w14:textId="77777777" w:rsidR="00137125" w:rsidRDefault="00137125">
      <w:r>
        <w:rPr>
          <w:b/>
        </w:rPr>
        <w:t xml:space="preserve">Grant Plus Kft. </w:t>
      </w:r>
      <w:r>
        <w:t xml:space="preserve">(Képviseletében: </w:t>
      </w:r>
      <w:r w:rsidR="00713D82">
        <w:t>Kiss Attila</w:t>
      </w:r>
      <w:r>
        <w:t xml:space="preserve"> ügyvezető) </w:t>
      </w:r>
    </w:p>
    <w:p w14:paraId="4C101D18" w14:textId="77777777" w:rsidR="00137125" w:rsidRDefault="006030C8">
      <w:r>
        <w:t>Cím: 2142 Nagytarcsa Somfa u 6.</w:t>
      </w:r>
    </w:p>
    <w:p w14:paraId="213909F2" w14:textId="77777777" w:rsidR="00137125" w:rsidRDefault="008565E1">
      <w:r>
        <w:t>Cégjegyzékszám: 13-09-179899</w:t>
      </w:r>
    </w:p>
    <w:p w14:paraId="243F55CB" w14:textId="77777777" w:rsidR="00137125" w:rsidRDefault="00C96757">
      <w:r>
        <w:t>Adószám: 13916967-2-13</w:t>
      </w:r>
    </w:p>
    <w:p w14:paraId="2CCB0E29" w14:textId="77777777" w:rsidR="00137125" w:rsidRDefault="00137125">
      <w:r>
        <w:t>Továbbiakban: mint Megbízott</w:t>
      </w:r>
    </w:p>
    <w:p w14:paraId="04EB0454" w14:textId="77777777" w:rsidR="00137125" w:rsidRDefault="00137125">
      <w:r>
        <w:t> </w:t>
      </w:r>
    </w:p>
    <w:p w14:paraId="4711BE4A" w14:textId="77777777" w:rsidR="00137125" w:rsidRDefault="00137125" w:rsidP="00A03475">
      <w:pPr>
        <w:jc w:val="both"/>
      </w:pPr>
      <w:r>
        <w:t>Együttesen szerződő felek között, az alulír</w:t>
      </w:r>
      <w:r w:rsidR="006370E5">
        <w:t>ot</w:t>
      </w:r>
      <w:r>
        <w:t>t napon és helyen, a következő tartalommal és feltételek mellett:</w:t>
      </w:r>
    </w:p>
    <w:p w14:paraId="0EBE0A6E" w14:textId="77777777" w:rsidR="00137125" w:rsidRDefault="00137125">
      <w:r>
        <w:t> </w:t>
      </w:r>
    </w:p>
    <w:p w14:paraId="2BA2E6DE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237FA260" w14:textId="77777777" w:rsidR="00137125" w:rsidRDefault="00137125" w:rsidP="00713D82">
      <w:pPr>
        <w:pStyle w:val="Cmsor1"/>
        <w:numPr>
          <w:ilvl w:val="0"/>
          <w:numId w:val="3"/>
        </w:numPr>
        <w:tabs>
          <w:tab w:val="left" w:pos="1080"/>
        </w:tabs>
      </w:pPr>
      <w:r>
        <w:t>Megállapodás tartalma</w:t>
      </w:r>
    </w:p>
    <w:p w14:paraId="7284FA8A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728C6CC7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1035F6D2" w14:textId="77777777" w:rsidR="006370E5" w:rsidRPr="008976AD" w:rsidRDefault="006370E5" w:rsidP="00726C97">
      <w:pPr>
        <w:pStyle w:val="Listaszerbekezds"/>
        <w:numPr>
          <w:ilvl w:val="0"/>
          <w:numId w:val="17"/>
        </w:numPr>
        <w:ind w:left="0" w:firstLine="0"/>
        <w:jc w:val="both"/>
      </w:pPr>
      <w:r w:rsidRPr="008976AD">
        <w:t xml:space="preserve">A </w:t>
      </w:r>
      <w:r w:rsidR="00A96110" w:rsidRPr="008976AD">
        <w:t>felek megállapítják, hogy 2023</w:t>
      </w:r>
      <w:r w:rsidR="00863B7F" w:rsidRPr="008976AD">
        <w:t>.</w:t>
      </w:r>
      <w:r w:rsidR="00A96110" w:rsidRPr="008976AD">
        <w:t xml:space="preserve"> évben Európa Kulturális Fővárosa Veszprém Városa. A </w:t>
      </w:r>
      <w:r w:rsidRPr="008976AD">
        <w:t xml:space="preserve">Megbízott kijelenti, hogy </w:t>
      </w:r>
      <w:r w:rsidR="008B0D4A" w:rsidRPr="008976AD">
        <w:t>Veszprém Városával szerződéses kapcsolatban áll az Európa Kulturális Fővárosa programhoz kapcsolódó projektek előkészítése</w:t>
      </w:r>
      <w:r w:rsidR="00863B7F" w:rsidRPr="008976AD">
        <w:t>, lebonyolítása</w:t>
      </w:r>
      <w:r w:rsidR="008B0D4A" w:rsidRPr="008976AD">
        <w:t xml:space="preserve"> tekintetében. A felek kifejezetten ezen projekt</w:t>
      </w:r>
      <w:r w:rsidR="00863B7F" w:rsidRPr="008976AD">
        <w:t>ek</w:t>
      </w:r>
      <w:r w:rsidR="008B0D4A" w:rsidRPr="008976AD">
        <w:t>hez kapcsolódó, Berhida Város</w:t>
      </w:r>
      <w:r w:rsidR="00AE0870" w:rsidRPr="008976AD">
        <w:t xml:space="preserve">a </w:t>
      </w:r>
      <w:r w:rsidR="0081023D" w:rsidRPr="008976AD">
        <w:t xml:space="preserve">által </w:t>
      </w:r>
      <w:r w:rsidR="00625E6E" w:rsidRPr="008976AD">
        <w:t xml:space="preserve">történő </w:t>
      </w:r>
      <w:r w:rsidR="0081023D" w:rsidRPr="008976AD">
        <w:t>részvétel</w:t>
      </w:r>
      <w:r w:rsidR="00AE0870" w:rsidRPr="008976AD">
        <w:t xml:space="preserve"> </w:t>
      </w:r>
      <w:r w:rsidR="00625E6E" w:rsidRPr="008976AD">
        <w:t>érdekében kötik meg jelen</w:t>
      </w:r>
      <w:r w:rsidR="00CD3D26" w:rsidRPr="008976AD">
        <w:t xml:space="preserve"> megbízási szerződést. </w:t>
      </w:r>
    </w:p>
    <w:p w14:paraId="014A98C1" w14:textId="77777777" w:rsidR="006370E5" w:rsidRPr="008976AD" w:rsidRDefault="006370E5" w:rsidP="00726C97">
      <w:pPr>
        <w:jc w:val="both"/>
      </w:pPr>
    </w:p>
    <w:p w14:paraId="25D2DC03" w14:textId="77777777" w:rsidR="00137125" w:rsidRPr="008976AD" w:rsidRDefault="00137125" w:rsidP="00726C97">
      <w:pPr>
        <w:pStyle w:val="Listaszerbekezds"/>
        <w:numPr>
          <w:ilvl w:val="0"/>
          <w:numId w:val="17"/>
        </w:numPr>
        <w:ind w:left="0" w:firstLine="0"/>
        <w:jc w:val="both"/>
      </w:pPr>
      <w:r w:rsidRPr="008976AD">
        <w:t>A Megbízó a következő feladatokkal látja el a Megbízottat</w:t>
      </w:r>
      <w:r w:rsidR="00280674" w:rsidRPr="008976AD">
        <w:t>, aki ezen feladatokat kifejezetten elvállalja</w:t>
      </w:r>
      <w:r w:rsidRPr="008976AD">
        <w:t>:</w:t>
      </w:r>
    </w:p>
    <w:p w14:paraId="254F25E6" w14:textId="77777777" w:rsidR="00137125" w:rsidRDefault="00137125" w:rsidP="00726C97">
      <w:pPr>
        <w:jc w:val="both"/>
      </w:pPr>
      <w:r>
        <w:t> </w:t>
      </w:r>
    </w:p>
    <w:p w14:paraId="686DC07B" w14:textId="77777777" w:rsidR="006030C8" w:rsidRPr="00280674" w:rsidRDefault="00346269" w:rsidP="00280674">
      <w:pPr>
        <w:jc w:val="both"/>
        <w:rPr>
          <w:color w:val="FF0000"/>
          <w:sz w:val="28"/>
        </w:rPr>
      </w:pPr>
      <w:r>
        <w:t xml:space="preserve">a Veszprém 2023 Kultúra fővárosa </w:t>
      </w:r>
      <w:r w:rsidRPr="008976AD">
        <w:t>programhoz kapcsolódó projekt előkészítés</w:t>
      </w:r>
      <w:r w:rsidR="004E1A79" w:rsidRPr="008976AD">
        <w:t>t</w:t>
      </w:r>
      <w:r w:rsidRPr="008976AD">
        <w:t>, valamint a témához kapcsolatos döntés előkészítés</w:t>
      </w:r>
      <w:r w:rsidR="004E1A79" w:rsidRPr="008976AD">
        <w:t>t</w:t>
      </w:r>
      <w:r w:rsidR="00280674" w:rsidRPr="008976AD">
        <w:t>, amely érdekében a Megbízott:</w:t>
      </w:r>
    </w:p>
    <w:p w14:paraId="557E21A9" w14:textId="77777777" w:rsidR="00137125" w:rsidRDefault="00137125" w:rsidP="00CF5C2A">
      <w:pPr>
        <w:jc w:val="both"/>
      </w:pPr>
      <w:r>
        <w:t> </w:t>
      </w:r>
    </w:p>
    <w:p w14:paraId="62DE3300" w14:textId="77777777" w:rsidR="00137125" w:rsidRPr="008976AD" w:rsidRDefault="006030C8" w:rsidP="00CF5C2A">
      <w:pPr>
        <w:pStyle w:val="Listaszerbekezds"/>
        <w:numPr>
          <w:ilvl w:val="0"/>
          <w:numId w:val="15"/>
        </w:numPr>
        <w:tabs>
          <w:tab w:val="left" w:pos="1065"/>
        </w:tabs>
        <w:ind w:left="0" w:firstLine="0"/>
        <w:jc w:val="both"/>
      </w:pPr>
      <w:r>
        <w:t xml:space="preserve">jogosult tárgyalásokat </w:t>
      </w:r>
      <w:r w:rsidRPr="008976AD">
        <w:t>folytatni,</w:t>
      </w:r>
    </w:p>
    <w:p w14:paraId="01576257" w14:textId="77777777" w:rsidR="006030C8" w:rsidRPr="008976AD" w:rsidRDefault="006030C8" w:rsidP="00CF5C2A">
      <w:pPr>
        <w:pStyle w:val="Listaszerbekezds"/>
        <w:numPr>
          <w:ilvl w:val="0"/>
          <w:numId w:val="15"/>
        </w:numPr>
        <w:tabs>
          <w:tab w:val="left" w:pos="1065"/>
        </w:tabs>
        <w:ind w:left="0" w:firstLine="0"/>
        <w:jc w:val="both"/>
      </w:pPr>
      <w:r w:rsidRPr="008976AD">
        <w:t>Szerződéseket</w:t>
      </w:r>
      <w:r w:rsidR="00280674" w:rsidRPr="008976AD">
        <w:t>,</w:t>
      </w:r>
      <w:r w:rsidRPr="008976AD">
        <w:t xml:space="preserve"> megegyezéseket </w:t>
      </w:r>
      <w:r w:rsidR="00346269" w:rsidRPr="008976AD">
        <w:t>elő</w:t>
      </w:r>
      <w:r w:rsidR="004D06FF" w:rsidRPr="008976AD">
        <w:t>ké</w:t>
      </w:r>
      <w:r w:rsidR="00E65EEA" w:rsidRPr="008976AD">
        <w:t>szíteni</w:t>
      </w:r>
      <w:r w:rsidR="003D5609" w:rsidRPr="008976AD">
        <w:t>,</w:t>
      </w:r>
    </w:p>
    <w:p w14:paraId="10646732" w14:textId="77777777" w:rsidR="0091284B" w:rsidRPr="008976AD" w:rsidRDefault="0091284B" w:rsidP="00CF5C2A">
      <w:pPr>
        <w:pStyle w:val="Listaszerbekezds"/>
        <w:numPr>
          <w:ilvl w:val="0"/>
          <w:numId w:val="15"/>
        </w:numPr>
        <w:tabs>
          <w:tab w:val="left" w:pos="1065"/>
        </w:tabs>
        <w:ind w:left="0" w:firstLine="0"/>
        <w:jc w:val="both"/>
      </w:pPr>
      <w:r w:rsidRPr="008976AD">
        <w:t>mi</w:t>
      </w:r>
      <w:r w:rsidR="00346269" w:rsidRPr="008976AD">
        <w:t>nden a Berhida város érdekében történő projekte</w:t>
      </w:r>
      <w:r w:rsidR="004E1A79" w:rsidRPr="008976AD">
        <w:t>t</w:t>
      </w:r>
      <w:r w:rsidR="00346269" w:rsidRPr="008976AD">
        <w:t xml:space="preserve"> kidolgozni, valamint ebben a témakörben </w:t>
      </w:r>
      <w:r w:rsidRPr="008976AD">
        <w:t>döntéselőkészítést elvégezni.</w:t>
      </w:r>
    </w:p>
    <w:p w14:paraId="76D7967E" w14:textId="77777777" w:rsidR="00137125" w:rsidRPr="008976AD" w:rsidRDefault="00137125">
      <w:r w:rsidRPr="008976AD">
        <w:t>  </w:t>
      </w:r>
    </w:p>
    <w:p w14:paraId="47B5675B" w14:textId="77777777" w:rsidR="00137125" w:rsidRDefault="00137125">
      <w:r>
        <w:t> </w:t>
      </w:r>
    </w:p>
    <w:p w14:paraId="154AEECB" w14:textId="77777777" w:rsidR="00137125" w:rsidRDefault="00137125" w:rsidP="00713D82">
      <w:pPr>
        <w:pStyle w:val="Alcm"/>
        <w:numPr>
          <w:ilvl w:val="0"/>
          <w:numId w:val="3"/>
        </w:numPr>
        <w:tabs>
          <w:tab w:val="left" w:pos="1080"/>
        </w:tabs>
      </w:pPr>
      <w:r>
        <w:t>Szolgáltatások díjazása</w:t>
      </w:r>
    </w:p>
    <w:p w14:paraId="76B7A853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7EC17C66" w14:textId="77777777" w:rsidR="00137125" w:rsidRDefault="00137125">
      <w:r>
        <w:t> </w:t>
      </w:r>
    </w:p>
    <w:p w14:paraId="5FCE45D2" w14:textId="77777777" w:rsidR="00137125" w:rsidRDefault="0091284B" w:rsidP="003D5609">
      <w:pPr>
        <w:pStyle w:val="Szvegtrzsbehzssal"/>
        <w:numPr>
          <w:ilvl w:val="0"/>
          <w:numId w:val="8"/>
        </w:numPr>
        <w:ind w:left="0" w:firstLine="0"/>
        <w:jc w:val="both"/>
      </w:pPr>
      <w:r>
        <w:t>A Megbízott az előkészítő munkát ingyen</w:t>
      </w:r>
      <w:r w:rsidR="00346269">
        <w:t>,</w:t>
      </w:r>
      <w:r>
        <w:t xml:space="preserve"> díjazás nélkül vállalja.</w:t>
      </w:r>
    </w:p>
    <w:p w14:paraId="0759715E" w14:textId="77777777" w:rsidR="00137125" w:rsidRPr="008976AD" w:rsidRDefault="00137125" w:rsidP="003D5609">
      <w:pPr>
        <w:jc w:val="both"/>
      </w:pPr>
      <w:r>
        <w:t>  </w:t>
      </w:r>
    </w:p>
    <w:p w14:paraId="0D5EE217" w14:textId="77777777" w:rsidR="0091284B" w:rsidRPr="008976AD" w:rsidRDefault="001B310F" w:rsidP="003D5609">
      <w:pPr>
        <w:numPr>
          <w:ilvl w:val="0"/>
          <w:numId w:val="8"/>
        </w:numPr>
        <w:ind w:left="0" w:firstLine="0"/>
        <w:jc w:val="both"/>
        <w:rPr>
          <w:strike/>
        </w:rPr>
      </w:pPr>
      <w:r w:rsidRPr="008976AD">
        <w:t>A Me</w:t>
      </w:r>
      <w:r w:rsidR="0091284B" w:rsidRPr="008976AD">
        <w:t xml:space="preserve">gbízó vállalja, hogy a sikeres előkészítés után, a fejlesztéssel kapcsolatos pozitív döntéssel egyidőben </w:t>
      </w:r>
      <w:r w:rsidR="00A81D1F" w:rsidRPr="008976AD">
        <w:t xml:space="preserve">a </w:t>
      </w:r>
      <w:r w:rsidR="0091284B" w:rsidRPr="008976AD">
        <w:t xml:space="preserve">Megbízottal a projekt lebonyolítása ügyében </w:t>
      </w:r>
      <w:r w:rsidR="008550CC" w:rsidRPr="008976AD">
        <w:t>tárgyalásokat folytat</w:t>
      </w:r>
      <w:r w:rsidR="00A81D1F" w:rsidRPr="008976AD">
        <w:t xml:space="preserve"> és megegyezésre törekszik.</w:t>
      </w:r>
      <w:r w:rsidR="0091284B" w:rsidRPr="008976AD">
        <w:t xml:space="preserve"> </w:t>
      </w:r>
    </w:p>
    <w:p w14:paraId="0C145603" w14:textId="77777777" w:rsidR="00137125" w:rsidRDefault="00137125">
      <w:r>
        <w:t> </w:t>
      </w:r>
    </w:p>
    <w:p w14:paraId="033479C6" w14:textId="77777777" w:rsidR="00137125" w:rsidRDefault="00137125" w:rsidP="00713D82">
      <w:pPr>
        <w:pStyle w:val="Cmsor1"/>
        <w:numPr>
          <w:ilvl w:val="0"/>
          <w:numId w:val="3"/>
        </w:numPr>
        <w:tabs>
          <w:tab w:val="left" w:pos="1080"/>
        </w:tabs>
      </w:pPr>
      <w:r>
        <w:t>Szerződő felek kötelezettségei</w:t>
      </w:r>
    </w:p>
    <w:p w14:paraId="0F305BC0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4D3C9EC8" w14:textId="77777777" w:rsidR="00137125" w:rsidRDefault="00137125" w:rsidP="003D5609">
      <w:pPr>
        <w:numPr>
          <w:ilvl w:val="0"/>
          <w:numId w:val="9"/>
        </w:numPr>
        <w:ind w:left="0" w:firstLine="0"/>
        <w:jc w:val="both"/>
      </w:pPr>
      <w:r>
        <w:t>Szerződő felek kötelezettséget vállalnak arra, hogy jelen szerződésben rögzített feladatok elvégzése során egymással együ</w:t>
      </w:r>
      <w:r w:rsidR="0091284B">
        <w:t xml:space="preserve">ttműködnek, egymásnak a projekt megvalósítása </w:t>
      </w:r>
      <w:r>
        <w:t>érdekében kölcsönösen tájékoztatást nyújtanak. Megbízott a Megbízó által átadott anyagok hitelességéért, pontosságáért felelősséget nem vállal.</w:t>
      </w:r>
    </w:p>
    <w:p w14:paraId="29A43AD2" w14:textId="77777777" w:rsidR="00137125" w:rsidRDefault="00137125" w:rsidP="003D5609">
      <w:pPr>
        <w:jc w:val="both"/>
      </w:pPr>
      <w:r>
        <w:t>  </w:t>
      </w:r>
    </w:p>
    <w:p w14:paraId="1C714DCD" w14:textId="77777777" w:rsidR="00137125" w:rsidRDefault="00137125" w:rsidP="003D5609">
      <w:pPr>
        <w:numPr>
          <w:ilvl w:val="0"/>
          <w:numId w:val="9"/>
        </w:numPr>
        <w:ind w:left="0" w:firstLine="0"/>
        <w:jc w:val="both"/>
      </w:pPr>
      <w:r>
        <w:t>Megbízó a szerződés aláírását követően köteles minden olyan dokumentumot a Megbízott ré</w:t>
      </w:r>
      <w:r w:rsidR="0091284B">
        <w:t>szére átadni, amelyek a projekt</w:t>
      </w:r>
      <w:r>
        <w:t xml:space="preserve"> el</w:t>
      </w:r>
      <w:r w:rsidR="008F5ED9">
        <w:t>ő</w:t>
      </w:r>
      <w:r>
        <w:t>készítés</w:t>
      </w:r>
      <w:r w:rsidR="008F5ED9">
        <w:t xml:space="preserve">éhez szükségesek (okiratok, </w:t>
      </w:r>
      <w:r>
        <w:t>határozat</w:t>
      </w:r>
      <w:r w:rsidR="008F5ED9">
        <w:t>ok,</w:t>
      </w:r>
      <w:r>
        <w:t xml:space="preserve"> </w:t>
      </w:r>
      <w:proofErr w:type="gramStart"/>
      <w:r>
        <w:t>tervdokumentáció,</w:t>
      </w:r>
      <w:proofErr w:type="gramEnd"/>
      <w:r>
        <w:t xml:space="preserve"> stb.), valamint valamennyi igazolást és nyilatkoz</w:t>
      </w:r>
      <w:r w:rsidR="008F5ED9">
        <w:t xml:space="preserve">atot beszerezni, amely a </w:t>
      </w:r>
      <w:r w:rsidR="00E65EEA">
        <w:t>projekt</w:t>
      </w:r>
      <w:r w:rsidR="00A77F65" w:rsidRPr="00A77F65">
        <w:rPr>
          <w:color w:val="FF0000"/>
        </w:rPr>
        <w:t xml:space="preserve"> </w:t>
      </w:r>
      <w:r w:rsidRPr="00A77F65">
        <w:t>elválaszthatatlan</w:t>
      </w:r>
      <w:r>
        <w:t xml:space="preserve"> mellékletét képez</w:t>
      </w:r>
      <w:r w:rsidR="008F5ED9">
        <w:t>het</w:t>
      </w:r>
      <w:r>
        <w:t>i.</w:t>
      </w:r>
    </w:p>
    <w:p w14:paraId="41C27E33" w14:textId="77777777" w:rsidR="00137125" w:rsidRDefault="00137125" w:rsidP="003D5609">
      <w:pPr>
        <w:jc w:val="both"/>
      </w:pPr>
      <w:r>
        <w:t>  </w:t>
      </w:r>
    </w:p>
    <w:p w14:paraId="5D70445D" w14:textId="77777777" w:rsidR="00137125" w:rsidRDefault="00137125" w:rsidP="003D5609">
      <w:pPr>
        <w:numPr>
          <w:ilvl w:val="0"/>
          <w:numId w:val="9"/>
        </w:numPr>
        <w:ind w:left="0" w:firstLine="0"/>
        <w:jc w:val="both"/>
      </w:pPr>
      <w:r>
        <w:t xml:space="preserve">Megbízó kötelezettséget vállal </w:t>
      </w:r>
      <w:r w:rsidR="008F5ED9">
        <w:t xml:space="preserve">arra, hogy Megbízottat a projekttel kapcsolatos, </w:t>
      </w:r>
      <w:r>
        <w:t>részére érkező küldeményről, értesítőről, vagy felhívásról, haladéktalanul értesíti, valamint azokról készített fénymásolatot a M</w:t>
      </w:r>
      <w:r w:rsidR="008F5ED9">
        <w:t>egbízottnak</w:t>
      </w:r>
      <w:r>
        <w:t xml:space="preserve"> továbbí</w:t>
      </w:r>
      <w:r w:rsidR="008F5ED9">
        <w:t>tja, illetve telefonon értesíti</w:t>
      </w:r>
      <w:r w:rsidR="006C18D1">
        <w:fldChar w:fldCharType="begin"/>
      </w:r>
      <w:r w:rsidR="0005125F">
        <w:instrText xml:space="preserve"> MERGEFIELD "kapcstartó_telszáma" </w:instrText>
      </w:r>
      <w:r w:rsidR="006C18D1">
        <w:fldChar w:fldCharType="end"/>
      </w:r>
      <w:r>
        <w:t>. En</w:t>
      </w:r>
      <w:r w:rsidR="008F5ED9">
        <w:t>nek elmulasztásából fakadó bármi</w:t>
      </w:r>
      <w:r>
        <w:t>ly</w:t>
      </w:r>
      <w:r w:rsidR="008F5ED9">
        <w:t>en</w:t>
      </w:r>
      <w:r>
        <w:t xml:space="preserve"> jellegű kár felelőssége Megbízottat nem terheli.</w:t>
      </w:r>
    </w:p>
    <w:p w14:paraId="36FB9BD2" w14:textId="77777777" w:rsidR="00137125" w:rsidRDefault="00137125">
      <w:r>
        <w:t>  </w:t>
      </w:r>
    </w:p>
    <w:p w14:paraId="6D95A0AD" w14:textId="77777777" w:rsidR="00B917DA" w:rsidRPr="00A77F65" w:rsidRDefault="00B917DA" w:rsidP="00B917DA">
      <w:pPr>
        <w:pStyle w:val="Listaszerbekezds"/>
        <w:numPr>
          <w:ilvl w:val="0"/>
          <w:numId w:val="9"/>
        </w:numPr>
        <w:suppressAutoHyphens w:val="0"/>
        <w:ind w:left="0" w:firstLine="0"/>
        <w:jc w:val="both"/>
      </w:pPr>
      <w:r w:rsidRPr="00A77F65">
        <w:t xml:space="preserve">Szerződő felek kifejezetten hozzájárulnak ahhoz, hogy a szerződésben szereplő adataik és jelen szerződésben foglaltak, illetve a szerződés teljesítésével kapcsolatos információk harmadik személy részére </w:t>
      </w:r>
      <w:proofErr w:type="spellStart"/>
      <w:r w:rsidRPr="00A77F65">
        <w:t>kiadhatóak</w:t>
      </w:r>
      <w:proofErr w:type="spellEnd"/>
      <w:r w:rsidRPr="00A77F65">
        <w:t xml:space="preserve">. </w:t>
      </w:r>
    </w:p>
    <w:p w14:paraId="20420170" w14:textId="77777777" w:rsidR="00137125" w:rsidRDefault="00137125" w:rsidP="003D5609">
      <w:pPr>
        <w:jc w:val="both"/>
      </w:pPr>
      <w:r>
        <w:t>  </w:t>
      </w:r>
    </w:p>
    <w:p w14:paraId="1F3DF171" w14:textId="77777777" w:rsidR="00137125" w:rsidRDefault="00137125" w:rsidP="003D5609">
      <w:pPr>
        <w:numPr>
          <w:ilvl w:val="0"/>
          <w:numId w:val="9"/>
        </w:numPr>
        <w:ind w:left="0" w:firstLine="0"/>
        <w:jc w:val="both"/>
      </w:pPr>
      <w:r>
        <w:t xml:space="preserve"> Szerződő felek megállapodnak, és Megbízó hozzájárulását adja ahhoz, hogy Megbízott a megbízás ellátása körében más vállalkozó szakértőként történő bevonásával is élhet. Megbízottat e vonatkozásában Megbízó felé tájékoztatási kötelezettség nem terheli. Megbízott e vonatkozásban a közreműködőért úgy felel, mintha a rábízott ügyet maga látta volna el.</w:t>
      </w:r>
    </w:p>
    <w:p w14:paraId="26644808" w14:textId="77777777" w:rsidR="00137125" w:rsidRDefault="00137125">
      <w:r>
        <w:t> </w:t>
      </w:r>
    </w:p>
    <w:p w14:paraId="702C156C" w14:textId="77777777" w:rsidR="00137125" w:rsidRDefault="00137125" w:rsidP="00244557">
      <w:pPr>
        <w:tabs>
          <w:tab w:val="left" w:pos="1995"/>
        </w:tabs>
      </w:pPr>
    </w:p>
    <w:p w14:paraId="663ECB1D" w14:textId="77777777" w:rsidR="00137125" w:rsidRDefault="00137125" w:rsidP="00713D82">
      <w:pPr>
        <w:pStyle w:val="Cmsor1"/>
        <w:numPr>
          <w:ilvl w:val="0"/>
          <w:numId w:val="3"/>
        </w:numPr>
        <w:tabs>
          <w:tab w:val="left" w:pos="1080"/>
        </w:tabs>
      </w:pPr>
      <w:r>
        <w:t>Egyéb rendelkezések</w:t>
      </w:r>
    </w:p>
    <w:p w14:paraId="1203138B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1B118694" w14:textId="77777777" w:rsidR="00137125" w:rsidRDefault="00137125">
      <w:pPr>
        <w:jc w:val="center"/>
        <w:rPr>
          <w:b/>
        </w:rPr>
      </w:pPr>
      <w:r>
        <w:rPr>
          <w:b/>
        </w:rPr>
        <w:t> </w:t>
      </w:r>
    </w:p>
    <w:p w14:paraId="0A648F65" w14:textId="77777777" w:rsidR="0023719D" w:rsidRPr="00BC57E6" w:rsidRDefault="0023719D" w:rsidP="00244557">
      <w:pPr>
        <w:numPr>
          <w:ilvl w:val="0"/>
          <w:numId w:val="10"/>
        </w:numPr>
        <w:ind w:left="0" w:firstLine="0"/>
        <w:jc w:val="both"/>
      </w:pPr>
      <w:r w:rsidRPr="00BC57E6">
        <w:t>Szerződő felek jelen szerződésben foglaltakat írásban közös megegyezéssel a szerződés hatálya alatt bármikor módosíthatják, kiegészíthetik.</w:t>
      </w:r>
    </w:p>
    <w:p w14:paraId="4EDDCEF0" w14:textId="77777777" w:rsidR="0023719D" w:rsidRPr="00BC57E6" w:rsidRDefault="0023719D" w:rsidP="0023719D">
      <w:pPr>
        <w:jc w:val="both"/>
      </w:pPr>
    </w:p>
    <w:p w14:paraId="2E589E56" w14:textId="77777777" w:rsidR="0023719D" w:rsidRPr="00BC57E6" w:rsidRDefault="00BE75E5" w:rsidP="00244557">
      <w:pPr>
        <w:numPr>
          <w:ilvl w:val="0"/>
          <w:numId w:val="10"/>
        </w:numPr>
        <w:ind w:left="0" w:firstLine="0"/>
        <w:jc w:val="both"/>
      </w:pPr>
      <w:r w:rsidRPr="00BC57E6">
        <w:t xml:space="preserve">A szerződést bármelyik fél indokolás nélkül 3 hónapos felmondási idővel felmondhatja. </w:t>
      </w:r>
    </w:p>
    <w:p w14:paraId="18BF1838" w14:textId="77777777" w:rsidR="007A092B" w:rsidRPr="00BC57E6" w:rsidRDefault="007A092B" w:rsidP="007A092B">
      <w:pPr>
        <w:pStyle w:val="Listaszerbekezds"/>
      </w:pPr>
    </w:p>
    <w:p w14:paraId="7610E10D" w14:textId="77777777" w:rsidR="007A092B" w:rsidRPr="00BC57E6" w:rsidRDefault="007A092B" w:rsidP="00244557">
      <w:pPr>
        <w:numPr>
          <w:ilvl w:val="0"/>
          <w:numId w:val="10"/>
        </w:numPr>
        <w:ind w:left="0" w:firstLine="0"/>
        <w:jc w:val="both"/>
      </w:pPr>
      <w:r w:rsidRPr="00BC57E6">
        <w:t xml:space="preserve">A bármelyik fél írásbeli indokolás mellett azonnali hatállyal felmondhatja a szerződést, ha a másik fél súlyos vagy ismételt szerződésszegést követ el. </w:t>
      </w:r>
    </w:p>
    <w:p w14:paraId="00969F38" w14:textId="77777777" w:rsidR="0023719D" w:rsidRDefault="0023719D" w:rsidP="0023719D">
      <w:pPr>
        <w:pStyle w:val="Listaszerbekezds"/>
      </w:pPr>
    </w:p>
    <w:p w14:paraId="2D66E59C" w14:textId="77777777" w:rsidR="00137125" w:rsidRPr="00050C15" w:rsidRDefault="008F5ED9" w:rsidP="00244557">
      <w:pPr>
        <w:numPr>
          <w:ilvl w:val="0"/>
          <w:numId w:val="10"/>
        </w:numPr>
        <w:ind w:left="0" w:firstLine="0"/>
        <w:jc w:val="both"/>
      </w:pPr>
      <w:r w:rsidRPr="000723DF">
        <w:t xml:space="preserve">Amennyiben </w:t>
      </w:r>
      <w:r w:rsidR="00BC57E6">
        <w:t>a</w:t>
      </w:r>
      <w:r w:rsidRPr="00BC57E6">
        <w:t xml:space="preserve"> </w:t>
      </w:r>
      <w:r w:rsidRPr="00050C15">
        <w:t>projekt előkészítése</w:t>
      </w:r>
      <w:r w:rsidR="00137125" w:rsidRPr="00050C15">
        <w:t xml:space="preserve"> eredmény</w:t>
      </w:r>
      <w:r w:rsidR="00BC57E6" w:rsidRPr="00050C15">
        <w:t>es</w:t>
      </w:r>
      <w:r w:rsidR="00137125" w:rsidRPr="00050C15">
        <w:t xml:space="preserve"> </w:t>
      </w:r>
      <w:r w:rsidR="00D40D12" w:rsidRPr="00050C15">
        <w:t xml:space="preserve">de </w:t>
      </w:r>
      <w:r w:rsidR="000723DF" w:rsidRPr="00050C15">
        <w:t xml:space="preserve">a </w:t>
      </w:r>
      <w:r w:rsidRPr="00050C15">
        <w:t xml:space="preserve">Megbízó </w:t>
      </w:r>
      <w:r w:rsidR="0072492B" w:rsidRPr="00050C15">
        <w:t>úgy</w:t>
      </w:r>
      <w:r w:rsidRPr="00050C15">
        <w:t xml:space="preserve"> </w:t>
      </w:r>
      <w:r w:rsidR="0072492B" w:rsidRPr="00050C15">
        <w:t>dönt,</w:t>
      </w:r>
      <w:r w:rsidRPr="00050C15">
        <w:t xml:space="preserve"> hogy </w:t>
      </w:r>
      <w:r w:rsidR="000723DF" w:rsidRPr="00050C15">
        <w:t xml:space="preserve">nem </w:t>
      </w:r>
      <w:r w:rsidR="0072492B" w:rsidRPr="00050C15">
        <w:t>indítja</w:t>
      </w:r>
      <w:r w:rsidRPr="00050C15">
        <w:t xml:space="preserve"> el a projektet</w:t>
      </w:r>
      <w:r w:rsidR="0072492B" w:rsidRPr="00050C15">
        <w:t xml:space="preserve"> és</w:t>
      </w:r>
      <w:r w:rsidR="00137125" w:rsidRPr="00050C15">
        <w:t xml:space="preserve"> Megbízó a Me</w:t>
      </w:r>
      <w:r w:rsidRPr="00050C15">
        <w:t>gbízott által készített anyagok, információk</w:t>
      </w:r>
      <w:r w:rsidR="00137125" w:rsidRPr="00050C15">
        <w:t xml:space="preserve"> felhasználásával a Megbízott kö</w:t>
      </w:r>
      <w:r w:rsidRPr="00050C15">
        <w:t>zreműködése nélkül 1 éven belül új projektet indít el nevezett területen, ebben a témakörben</w:t>
      </w:r>
      <w:r w:rsidR="00137125" w:rsidRPr="00050C15">
        <w:t>, úgy köteles a Megbízó a Megbízott</w:t>
      </w:r>
      <w:r w:rsidR="0072492B" w:rsidRPr="00050C15">
        <w:t xml:space="preserve"> részére, </w:t>
      </w:r>
      <w:r w:rsidR="00346269" w:rsidRPr="00050C15">
        <w:rPr>
          <w:b/>
        </w:rPr>
        <w:t>közös megegyezés szerinti</w:t>
      </w:r>
      <w:r w:rsidR="00137125" w:rsidRPr="00050C15">
        <w:t xml:space="preserve"> általány kártérítést megfizetni</w:t>
      </w:r>
      <w:r w:rsidR="00FB771E" w:rsidRPr="00050C15">
        <w:t>, azzal, hogy a</w:t>
      </w:r>
      <w:r w:rsidR="00A611DE" w:rsidRPr="00050C15">
        <w:t>z általány kártérítés összege nem lehet magasabb</w:t>
      </w:r>
      <w:r w:rsidR="000723DF" w:rsidRPr="00050C15">
        <w:t xml:space="preserve"> </w:t>
      </w:r>
      <w:proofErr w:type="gramStart"/>
      <w:r w:rsidR="000723DF" w:rsidRPr="00050C15">
        <w:t>100.000,-</w:t>
      </w:r>
      <w:proofErr w:type="gramEnd"/>
      <w:r w:rsidR="000723DF" w:rsidRPr="00050C15">
        <w:t>Ft-n</w:t>
      </w:r>
      <w:r w:rsidR="00050C15">
        <w:t>á</w:t>
      </w:r>
      <w:r w:rsidR="000723DF" w:rsidRPr="00050C15">
        <w:t>l</w:t>
      </w:r>
      <w:r w:rsidR="00A611DE" w:rsidRPr="00050C15">
        <w:t>.</w:t>
      </w:r>
    </w:p>
    <w:p w14:paraId="5F836956" w14:textId="77777777" w:rsidR="00137125" w:rsidRDefault="00137125" w:rsidP="00244557">
      <w:pPr>
        <w:jc w:val="both"/>
      </w:pPr>
      <w:r>
        <w:t>  </w:t>
      </w:r>
    </w:p>
    <w:p w14:paraId="4F6D0183" w14:textId="77777777" w:rsidR="00137125" w:rsidRDefault="0072492B" w:rsidP="00244557">
      <w:pPr>
        <w:numPr>
          <w:ilvl w:val="0"/>
          <w:numId w:val="10"/>
        </w:numPr>
        <w:ind w:left="0" w:firstLine="0"/>
        <w:jc w:val="both"/>
      </w:pPr>
      <w:r>
        <w:t xml:space="preserve">Amennyiben Megbízó </w:t>
      </w:r>
      <w:r w:rsidR="00137125">
        <w:t>a</w:t>
      </w:r>
      <w:r>
        <w:t xml:space="preserve"> későbbiekben élni kíván a</w:t>
      </w:r>
      <w:r w:rsidR="00137125">
        <w:t xml:space="preserve"> fenti lehetőséggel</w:t>
      </w:r>
      <w:r>
        <w:t xml:space="preserve"> és</w:t>
      </w:r>
      <w:r w:rsidR="00137125">
        <w:t xml:space="preserve"> Megbízott közreműködésével kíván ú</w:t>
      </w:r>
      <w:r>
        <w:t>j, módosított tartalmú projekte</w:t>
      </w:r>
      <w:r w:rsidR="00137125">
        <w:t>t ben</w:t>
      </w:r>
      <w:r>
        <w:t>yújtani, úgy felek egy</w:t>
      </w:r>
      <w:r w:rsidR="00137125">
        <w:t xml:space="preserve"> új megbízási szerződésben rögzítik a feladatot elvégzését.</w:t>
      </w:r>
    </w:p>
    <w:p w14:paraId="23DFEB17" w14:textId="77777777" w:rsidR="00137125" w:rsidRDefault="00137125" w:rsidP="00B81B84">
      <w:pPr>
        <w:jc w:val="both"/>
      </w:pPr>
      <w:r>
        <w:t>  </w:t>
      </w:r>
    </w:p>
    <w:p w14:paraId="604A856E" w14:textId="77777777" w:rsidR="00137125" w:rsidRDefault="00137125" w:rsidP="00FB771E">
      <w:pPr>
        <w:numPr>
          <w:ilvl w:val="0"/>
          <w:numId w:val="10"/>
        </w:numPr>
        <w:ind w:left="0" w:firstLine="0"/>
        <w:jc w:val="both"/>
      </w:pPr>
      <w:r>
        <w:t xml:space="preserve">Szerződő felek között a szerződéssel kapcsolatos közlés, felhívás, </w:t>
      </w:r>
      <w:proofErr w:type="gramStart"/>
      <w:r>
        <w:t>utasítás</w:t>
      </w:r>
      <w:proofErr w:type="gramEnd"/>
      <w:r>
        <w:t xml:space="preserve"> illetve ezek elfogadó </w:t>
      </w:r>
      <w:r w:rsidR="0072492B">
        <w:t xml:space="preserve">nyilatkozatok csak írásban </w:t>
      </w:r>
      <w:r w:rsidR="00E65EEA">
        <w:t>(levél</w:t>
      </w:r>
      <w:r>
        <w:t>, e-mail) érvényes.</w:t>
      </w:r>
    </w:p>
    <w:p w14:paraId="25EDB005" w14:textId="77777777" w:rsidR="00137125" w:rsidRDefault="00137125" w:rsidP="00FB771E">
      <w:pPr>
        <w:jc w:val="both"/>
      </w:pPr>
      <w:r>
        <w:t>  </w:t>
      </w:r>
    </w:p>
    <w:p w14:paraId="2A86683D" w14:textId="77777777" w:rsidR="00137125" w:rsidRPr="00315821" w:rsidRDefault="006A2032" w:rsidP="00FB771E">
      <w:pPr>
        <w:pStyle w:val="Kiscmkijjebb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  <w:szCs w:val="24"/>
          <w:lang w:eastAsia="ar-SA"/>
        </w:rPr>
      </w:pPr>
      <w:r w:rsidRPr="006A2032">
        <w:rPr>
          <w:rFonts w:ascii="Times New Roman" w:hAnsi="Times New Roman"/>
          <w:szCs w:val="24"/>
          <w:lang w:eastAsia="ar-SA"/>
        </w:rPr>
        <w:t>Felek nyilatkoznak, hogy a megbízással kapcsolatos vitáikat kölcsönös tárgyalások útján kívánják megoldani. Felek a szerződésben nem szabályozott kérdésekben a Ptk. vonatkozó elő</w:t>
      </w:r>
      <w:r w:rsidRPr="006A2032">
        <w:rPr>
          <w:rFonts w:ascii="Times New Roman" w:hAnsi="Times New Roman"/>
          <w:szCs w:val="24"/>
          <w:lang w:eastAsia="ar-SA"/>
        </w:rPr>
        <w:softHyphen/>
        <w:t>írá</w:t>
      </w:r>
      <w:r w:rsidRPr="006A2032">
        <w:rPr>
          <w:rFonts w:ascii="Times New Roman" w:hAnsi="Times New Roman"/>
          <w:szCs w:val="24"/>
          <w:lang w:eastAsia="ar-SA"/>
        </w:rPr>
        <w:softHyphen/>
        <w:t>sait kötelesek betartani.</w:t>
      </w:r>
      <w:r w:rsidR="00137125">
        <w:t> </w:t>
      </w:r>
    </w:p>
    <w:p w14:paraId="0159BD63" w14:textId="77777777" w:rsidR="00315821" w:rsidRDefault="00315821" w:rsidP="00315821">
      <w:pPr>
        <w:pStyle w:val="Listaszerbekezds"/>
      </w:pPr>
    </w:p>
    <w:p w14:paraId="6AC32E8B" w14:textId="77777777" w:rsidR="00315821" w:rsidRPr="00DA07E5" w:rsidRDefault="00315821" w:rsidP="00315821">
      <w:pPr>
        <w:pStyle w:val="Listaszerbekezds"/>
        <w:numPr>
          <w:ilvl w:val="0"/>
          <w:numId w:val="10"/>
        </w:numPr>
        <w:ind w:left="0" w:firstLine="0"/>
        <w:jc w:val="both"/>
      </w:pPr>
      <w:r w:rsidRPr="00DA07E5">
        <w:t>Vállalkozó képviselője büntetőjogi felelőssége tudatában nyilatkozik, hogy a nemzeti vagyonról szóló 2011. évi CXCVI. törvény 3 § (1) bekezdésének 1. pontja alapján átlátható szervezetnek minősül, nem áll csőd, felszámolás, végelszámolási eljárás alatt, illetve büntetőjogi intézkedés hatálya alatt.</w:t>
      </w:r>
    </w:p>
    <w:p w14:paraId="5CDD7173" w14:textId="77777777" w:rsidR="00315821" w:rsidRPr="00315821" w:rsidRDefault="00315821" w:rsidP="00315821">
      <w:pPr>
        <w:pStyle w:val="Listaszerbekezds"/>
        <w:ind w:left="0"/>
        <w:jc w:val="both"/>
        <w:rPr>
          <w:color w:val="FF0000"/>
        </w:rPr>
      </w:pPr>
    </w:p>
    <w:p w14:paraId="36561DBF" w14:textId="77777777" w:rsidR="00315821" w:rsidRPr="00DA07E5" w:rsidRDefault="00315821" w:rsidP="00315821">
      <w:pPr>
        <w:numPr>
          <w:ilvl w:val="0"/>
          <w:numId w:val="10"/>
        </w:numPr>
        <w:suppressAutoHyphens w:val="0"/>
        <w:ind w:left="0" w:firstLine="0"/>
        <w:jc w:val="both"/>
        <w:rPr>
          <w:rFonts w:eastAsia="FreeSerif"/>
        </w:rPr>
      </w:pPr>
      <w:r w:rsidRPr="00DA07E5">
        <w:t>Szerződő felek hozzájárulnak, hogy a szerződéssel kapcsolatban megadott személyes adatokat – az Európai Parlament és a Tanács 2016/679 rendeletében foglaltak figyelembevételével – a másik fél a számítógépes nyilvántartásaiban digitálisan, valamint papíralapon is tárolja. A tárolás időtartamát egyrészt a hatályos jogszabályok határozzák meg, másrészt a tárolás korlátja Megbízó/Megbízott inaktívvá válása. Az adatkezelés jogalapja a szerződés. Az adatkezelés célja: Szerződő felek közötti szerződésen alapuló jogviszonnyal kapcsolatos nyilvántartások vezetése, számlázás, könyvelés, könyvvezetés tekintetében szükséges kapcsolattartás, tájékoztatás kintlévőség-kezelés, számlaegyeztetés.</w:t>
      </w:r>
    </w:p>
    <w:p w14:paraId="20C0017B" w14:textId="77777777" w:rsidR="00137125" w:rsidRDefault="00137125"/>
    <w:p w14:paraId="01057E0A" w14:textId="77777777" w:rsidR="00137125" w:rsidRDefault="00137125">
      <w:pPr>
        <w:jc w:val="both"/>
      </w:pPr>
      <w:r>
        <w:t>Fenti szerződést a felek elolvasták, és mint akaratukkal egyezőt az alul</w:t>
      </w:r>
      <w:r w:rsidR="00E65EEA">
        <w:t xml:space="preserve"> </w:t>
      </w:r>
      <w:r>
        <w:t>írt napon és helyen</w:t>
      </w:r>
      <w:r w:rsidR="0072492B">
        <w:t>,</w:t>
      </w:r>
      <w:r>
        <w:t xml:space="preserve"> cégszerűen aláírásukkal jóváhagyólag ellátták.</w:t>
      </w:r>
    </w:p>
    <w:p w14:paraId="4AC0FB82" w14:textId="77777777" w:rsidR="00137125" w:rsidRDefault="00137125">
      <w:r>
        <w:t>  </w:t>
      </w:r>
    </w:p>
    <w:p w14:paraId="687D74B4" w14:textId="77777777" w:rsidR="00137125" w:rsidRDefault="00137125">
      <w:r>
        <w:t>Kelt:</w:t>
      </w:r>
      <w:r w:rsidR="0072492B">
        <w:t xml:space="preserve"> Budapest.</w:t>
      </w:r>
      <w:r>
        <w:t xml:space="preserve"> </w:t>
      </w:r>
      <w:r w:rsidR="00C247FB">
        <w:fldChar w:fldCharType="begin"/>
      </w:r>
      <w:r w:rsidR="00C247FB">
        <w:instrText xml:space="preserve"> MERGEFIELD "Dátum" </w:instrText>
      </w:r>
      <w:r w:rsidR="00C247FB">
        <w:fldChar w:fldCharType="separate"/>
      </w:r>
      <w:r w:rsidR="0072492B">
        <w:rPr>
          <w:noProof/>
        </w:rPr>
        <w:t>2019</w:t>
      </w:r>
      <w:r w:rsidR="00880BC9">
        <w:rPr>
          <w:noProof/>
        </w:rPr>
        <w:t>.</w:t>
      </w:r>
      <w:r w:rsidR="005D6735">
        <w:rPr>
          <w:noProof/>
        </w:rPr>
        <w:t xml:space="preserve"> </w:t>
      </w:r>
      <w:r w:rsidR="00DA07E5">
        <w:rPr>
          <w:noProof/>
        </w:rPr>
        <w:t>november</w:t>
      </w:r>
      <w:r w:rsidR="00346269">
        <w:rPr>
          <w:noProof/>
        </w:rPr>
        <w:t xml:space="preserve"> </w:t>
      </w:r>
      <w:r w:rsidR="00DA07E5">
        <w:rPr>
          <w:noProof/>
        </w:rPr>
        <w:t>……</w:t>
      </w:r>
      <w:r w:rsidR="00880BC9">
        <w:rPr>
          <w:noProof/>
        </w:rPr>
        <w:t>.</w:t>
      </w:r>
      <w:r w:rsidR="00C247FB">
        <w:rPr>
          <w:noProof/>
        </w:rPr>
        <w:fldChar w:fldCharType="end"/>
      </w:r>
    </w:p>
    <w:p w14:paraId="2FF317D3" w14:textId="77777777" w:rsidR="00137125" w:rsidRDefault="00137125"/>
    <w:p w14:paraId="1BE5CBDA" w14:textId="77777777" w:rsidR="00137125" w:rsidRDefault="00137125"/>
    <w:p w14:paraId="59CA27A3" w14:textId="77777777" w:rsidR="00137125" w:rsidRDefault="00137125">
      <w:r>
        <w:t> </w:t>
      </w:r>
    </w:p>
    <w:p w14:paraId="3B5F6FF5" w14:textId="77777777" w:rsidR="00137125" w:rsidRDefault="00137125">
      <w:pPr>
        <w:tabs>
          <w:tab w:val="center" w:pos="1701"/>
          <w:tab w:val="center" w:pos="7371"/>
        </w:tabs>
      </w:pPr>
      <w:r>
        <w:tab/>
        <w:t>Megbízó képviseletében:</w:t>
      </w:r>
      <w:r>
        <w:tab/>
        <w:t>Megbízott képviseletében:</w:t>
      </w:r>
    </w:p>
    <w:p w14:paraId="5756D861" w14:textId="77777777" w:rsidR="00137125" w:rsidRDefault="00137125">
      <w:pPr>
        <w:tabs>
          <w:tab w:val="center" w:pos="1701"/>
          <w:tab w:val="center" w:pos="7371"/>
        </w:tabs>
      </w:pPr>
      <w:r>
        <w:t> </w:t>
      </w:r>
    </w:p>
    <w:p w14:paraId="39B7DAEE" w14:textId="77777777" w:rsidR="00137125" w:rsidRDefault="00137125">
      <w:pPr>
        <w:tabs>
          <w:tab w:val="center" w:pos="1701"/>
          <w:tab w:val="center" w:pos="7371"/>
        </w:tabs>
      </w:pPr>
      <w:r>
        <w:t> </w:t>
      </w:r>
    </w:p>
    <w:p w14:paraId="5D56A032" w14:textId="77777777" w:rsidR="00137125" w:rsidRDefault="00137125">
      <w:pPr>
        <w:tabs>
          <w:tab w:val="center" w:pos="1701"/>
          <w:tab w:val="center" w:pos="7371"/>
        </w:tabs>
      </w:pPr>
    </w:p>
    <w:p w14:paraId="5F4C7FCB" w14:textId="77777777" w:rsidR="00137125" w:rsidRDefault="00137125">
      <w:pPr>
        <w:tabs>
          <w:tab w:val="center" w:pos="1701"/>
          <w:tab w:val="center" w:pos="7371"/>
        </w:tabs>
      </w:pPr>
      <w:r>
        <w:tab/>
        <w:t>_______________________</w:t>
      </w:r>
      <w:r>
        <w:tab/>
        <w:t>_________________________</w:t>
      </w:r>
    </w:p>
    <w:p w14:paraId="14CF8297" w14:textId="77777777" w:rsidR="00137125" w:rsidRDefault="00346269">
      <w:pPr>
        <w:tabs>
          <w:tab w:val="center" w:pos="1701"/>
          <w:tab w:val="center" w:pos="7371"/>
        </w:tabs>
      </w:pPr>
      <w:r>
        <w:t xml:space="preserve">                Berhida város</w:t>
      </w:r>
      <w:r w:rsidR="00137125">
        <w:tab/>
        <w:t>Grant Plus Kft.</w:t>
      </w:r>
    </w:p>
    <w:p w14:paraId="77D18749" w14:textId="77777777" w:rsidR="00137125" w:rsidRDefault="00137125">
      <w:pPr>
        <w:tabs>
          <w:tab w:val="center" w:pos="1701"/>
          <w:tab w:val="center" w:pos="7371"/>
        </w:tabs>
      </w:pPr>
      <w:r>
        <w:tab/>
        <w:t xml:space="preserve">Képviseletében: </w:t>
      </w:r>
      <w:r w:rsidR="00C86561">
        <w:tab/>
      </w:r>
      <w:r>
        <w:t>Képviseletében:</w:t>
      </w:r>
    </w:p>
    <w:p w14:paraId="3C3FF0B5" w14:textId="77777777" w:rsidR="00346269" w:rsidRDefault="00346269">
      <w:pPr>
        <w:tabs>
          <w:tab w:val="center" w:pos="1701"/>
          <w:tab w:val="center" w:pos="7371"/>
        </w:tabs>
      </w:pPr>
    </w:p>
    <w:p w14:paraId="7C022CE3" w14:textId="77777777" w:rsidR="00137125" w:rsidRDefault="00346269">
      <w:pPr>
        <w:tabs>
          <w:tab w:val="center" w:pos="1701"/>
          <w:tab w:val="center" w:pos="7371"/>
        </w:tabs>
      </w:pPr>
      <w:r>
        <w:t xml:space="preserve">     </w:t>
      </w:r>
      <w:r w:rsidR="00137125">
        <w:tab/>
      </w:r>
      <w:r>
        <w:t>Polgármester                                                                                       Ügyvezető</w:t>
      </w:r>
    </w:p>
    <w:p w14:paraId="7A80F832" w14:textId="77777777" w:rsidR="00137125" w:rsidRDefault="00137125">
      <w:pPr>
        <w:tabs>
          <w:tab w:val="center" w:pos="1701"/>
          <w:tab w:val="center" w:pos="7371"/>
        </w:tabs>
      </w:pPr>
      <w:r>
        <w:tab/>
      </w:r>
      <w:r>
        <w:tab/>
      </w:r>
    </w:p>
    <w:sectPr w:rsidR="00137125" w:rsidSect="008A7E1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522B7" w14:textId="77777777" w:rsidR="00C247FB" w:rsidRDefault="00C247FB">
      <w:r>
        <w:separator/>
      </w:r>
    </w:p>
  </w:endnote>
  <w:endnote w:type="continuationSeparator" w:id="0">
    <w:p w14:paraId="4B2E7574" w14:textId="77777777" w:rsidR="00C247FB" w:rsidRDefault="00C2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_Avant Garde Boo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AA10F" w14:textId="77777777" w:rsidR="00364BEA" w:rsidRDefault="00364BEA">
    <w:pPr>
      <w:pStyle w:val="llb"/>
      <w:pBdr>
        <w:top w:val="single" w:sz="4" w:space="1" w:color="auto"/>
      </w:pBdr>
      <w:rPr>
        <w:sz w:val="20"/>
      </w:rPr>
    </w:pPr>
    <w:r>
      <w:rPr>
        <w:b/>
      </w:rPr>
      <w:t xml:space="preserve">GRANT </w:t>
    </w:r>
    <w:proofErr w:type="gramStart"/>
    <w:r>
      <w:rPr>
        <w:b/>
      </w:rPr>
      <w:t>PLUS  KFT.</w:t>
    </w:r>
    <w:proofErr w:type="gramEnd"/>
    <w:r>
      <w:rPr>
        <w:b/>
      </w:rPr>
      <w:tab/>
    </w:r>
    <w:r>
      <w:rPr>
        <w:b/>
      </w:rPr>
      <w:tab/>
    </w:r>
    <w:r w:rsidR="00C96757">
      <w:rPr>
        <w:sz w:val="20"/>
      </w:rPr>
      <w:t>Tel: +36 20 540 3747</w:t>
    </w:r>
  </w:p>
  <w:p w14:paraId="7DF15DA4" w14:textId="77777777" w:rsidR="00364BEA" w:rsidRDefault="00C96757">
    <w:pPr>
      <w:pStyle w:val="llb"/>
      <w:rPr>
        <w:sz w:val="20"/>
      </w:rPr>
    </w:pPr>
    <w:r>
      <w:rPr>
        <w:sz w:val="20"/>
      </w:rPr>
      <w:t>2142</w:t>
    </w:r>
    <w:r w:rsidR="00364BEA">
      <w:rPr>
        <w:sz w:val="20"/>
      </w:rPr>
      <w:t xml:space="preserve"> </w:t>
    </w:r>
    <w:r>
      <w:rPr>
        <w:sz w:val="20"/>
      </w:rPr>
      <w:t>Nagytarcsa, Somfa u. 6</w:t>
    </w:r>
    <w:r w:rsidR="00364BEA">
      <w:rPr>
        <w:sz w:val="20"/>
      </w:rPr>
      <w:t>.</w:t>
    </w:r>
    <w:r w:rsidR="00364BEA">
      <w:rPr>
        <w:sz w:val="20"/>
      </w:rPr>
      <w:tab/>
    </w:r>
    <w:r w:rsidR="006C18D1">
      <w:rPr>
        <w:rStyle w:val="Oldalszm"/>
      </w:rPr>
      <w:fldChar w:fldCharType="begin"/>
    </w:r>
    <w:r w:rsidR="00364BEA">
      <w:rPr>
        <w:rStyle w:val="Oldalszm"/>
      </w:rPr>
      <w:instrText xml:space="preserve"> PAGE </w:instrText>
    </w:r>
    <w:r w:rsidR="006C18D1">
      <w:rPr>
        <w:rStyle w:val="Oldalszm"/>
      </w:rPr>
      <w:fldChar w:fldCharType="separate"/>
    </w:r>
    <w:r w:rsidR="00346269">
      <w:rPr>
        <w:rStyle w:val="Oldalszm"/>
        <w:noProof/>
      </w:rPr>
      <w:t>3</w:t>
    </w:r>
    <w:r w:rsidR="006C18D1">
      <w:rPr>
        <w:rStyle w:val="Oldalszm"/>
      </w:rPr>
      <w:fldChar w:fldCharType="end"/>
    </w:r>
    <w:r w:rsidR="00364BEA">
      <w:rPr>
        <w:rStyle w:val="Oldalszm"/>
      </w:rPr>
      <w:t xml:space="preserve"> / </w:t>
    </w:r>
    <w:r w:rsidR="006C18D1">
      <w:rPr>
        <w:rStyle w:val="Oldalszm"/>
      </w:rPr>
      <w:fldChar w:fldCharType="begin"/>
    </w:r>
    <w:r w:rsidR="00364BEA">
      <w:rPr>
        <w:rStyle w:val="Oldalszm"/>
      </w:rPr>
      <w:instrText xml:space="preserve"> NUMPAGES </w:instrText>
    </w:r>
    <w:r w:rsidR="006C18D1">
      <w:rPr>
        <w:rStyle w:val="Oldalszm"/>
      </w:rPr>
      <w:fldChar w:fldCharType="separate"/>
    </w:r>
    <w:r w:rsidR="00346269">
      <w:rPr>
        <w:rStyle w:val="Oldalszm"/>
        <w:noProof/>
      </w:rPr>
      <w:t>3</w:t>
    </w:r>
    <w:r w:rsidR="006C18D1">
      <w:rPr>
        <w:rStyle w:val="Oldalszm"/>
      </w:rPr>
      <w:fldChar w:fldCharType="end"/>
    </w:r>
    <w:r w:rsidR="00364BEA">
      <w:rPr>
        <w:rStyle w:val="Oldalszm"/>
      </w:rPr>
      <w:t xml:space="preserve"> oldal</w:t>
    </w:r>
    <w:r>
      <w:rPr>
        <w:sz w:val="20"/>
      </w:rPr>
      <w:tab/>
    </w:r>
  </w:p>
  <w:p w14:paraId="2FA24854" w14:textId="77777777" w:rsidR="00364BEA" w:rsidRDefault="00364BEA">
    <w:pPr>
      <w:pStyle w:val="llb"/>
      <w:rPr>
        <w:sz w:val="20"/>
      </w:rPr>
    </w:pPr>
    <w:r>
      <w:rPr>
        <w:sz w:val="20"/>
      </w:rPr>
      <w:t>Internet</w:t>
    </w:r>
    <w:r w:rsidR="00C96757">
      <w:rPr>
        <w:sz w:val="20"/>
      </w:rPr>
      <w:t>: www.grantplus.hu</w:t>
    </w:r>
    <w:r w:rsidR="00C96757">
      <w:rPr>
        <w:sz w:val="20"/>
      </w:rPr>
      <w:tab/>
    </w:r>
    <w:r w:rsidR="00C96757">
      <w:rPr>
        <w:sz w:val="20"/>
      </w:rPr>
      <w:tab/>
      <w:t>E-mail: attila.grant@gmail.com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57C76" w14:textId="77777777" w:rsidR="00C247FB" w:rsidRDefault="00C247FB">
      <w:r>
        <w:separator/>
      </w:r>
    </w:p>
  </w:footnote>
  <w:footnote w:type="continuationSeparator" w:id="0">
    <w:p w14:paraId="72E7B981" w14:textId="77777777" w:rsidR="00C247FB" w:rsidRDefault="00C24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EA08F" w14:textId="77777777" w:rsidR="00364BEA" w:rsidRDefault="00364BEA">
    <w:pPr>
      <w:pStyle w:val="lfej"/>
      <w:rPr>
        <w:b/>
      </w:rPr>
    </w:pPr>
    <w:r>
      <w:rPr>
        <w:b/>
      </w:rPr>
      <w:t xml:space="preserve">GRANT PLUS </w:t>
    </w:r>
    <w:r>
      <w:rPr>
        <w:b/>
      </w:rPr>
      <w:tab/>
    </w:r>
    <w:r>
      <w:rPr>
        <w:b/>
      </w:rPr>
      <w:tab/>
    </w:r>
  </w:p>
  <w:p w14:paraId="6C22544E" w14:textId="77777777" w:rsidR="00C96757" w:rsidRDefault="00364BEA">
    <w:pPr>
      <w:pStyle w:val="lfej"/>
      <w:pBdr>
        <w:bottom w:val="single" w:sz="4" w:space="1" w:color="auto"/>
      </w:pBdr>
    </w:pPr>
    <w:r>
      <w:t>Megoldások gombnyomásra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4FCB50A"/>
    <w:lvl w:ilvl="0">
      <w:start w:val="1"/>
      <w:numFmt w:val="decimal"/>
      <w:pStyle w:val="Cmsor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E879A0"/>
    <w:multiLevelType w:val="hybridMultilevel"/>
    <w:tmpl w:val="CA246C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8B9"/>
    <w:multiLevelType w:val="hybridMultilevel"/>
    <w:tmpl w:val="3BA21606"/>
    <w:lvl w:ilvl="0" w:tplc="4D565D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02C9D"/>
    <w:multiLevelType w:val="hybridMultilevel"/>
    <w:tmpl w:val="D660AA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974A6"/>
    <w:multiLevelType w:val="hybridMultilevel"/>
    <w:tmpl w:val="7CCAE086"/>
    <w:lvl w:ilvl="0" w:tplc="DC6498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5B5"/>
    <w:multiLevelType w:val="hybridMultilevel"/>
    <w:tmpl w:val="23CED868"/>
    <w:lvl w:ilvl="0" w:tplc="57C82852">
      <w:start w:val="1"/>
      <w:numFmt w:val="upperRoman"/>
      <w:lvlText w:val="%1."/>
      <w:lvlJc w:val="left"/>
      <w:pPr>
        <w:ind w:left="90" w:hanging="8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1080" w:hanging="180"/>
      </w:pPr>
    </w:lvl>
    <w:lvl w:ilvl="3" w:tplc="040E000F" w:tentative="1">
      <w:start w:val="1"/>
      <w:numFmt w:val="decimal"/>
      <w:lvlText w:val="%4."/>
      <w:lvlJc w:val="left"/>
      <w:pPr>
        <w:ind w:left="1800" w:hanging="360"/>
      </w:pPr>
    </w:lvl>
    <w:lvl w:ilvl="4" w:tplc="040E0019" w:tentative="1">
      <w:start w:val="1"/>
      <w:numFmt w:val="lowerLetter"/>
      <w:lvlText w:val="%5."/>
      <w:lvlJc w:val="left"/>
      <w:pPr>
        <w:ind w:left="2520" w:hanging="360"/>
      </w:pPr>
    </w:lvl>
    <w:lvl w:ilvl="5" w:tplc="040E001B" w:tentative="1">
      <w:start w:val="1"/>
      <w:numFmt w:val="lowerRoman"/>
      <w:lvlText w:val="%6."/>
      <w:lvlJc w:val="right"/>
      <w:pPr>
        <w:ind w:left="3240" w:hanging="180"/>
      </w:pPr>
    </w:lvl>
    <w:lvl w:ilvl="6" w:tplc="040E000F" w:tentative="1">
      <w:start w:val="1"/>
      <w:numFmt w:val="decimal"/>
      <w:lvlText w:val="%7."/>
      <w:lvlJc w:val="left"/>
      <w:pPr>
        <w:ind w:left="3960" w:hanging="360"/>
      </w:pPr>
    </w:lvl>
    <w:lvl w:ilvl="7" w:tplc="040E0019" w:tentative="1">
      <w:start w:val="1"/>
      <w:numFmt w:val="lowerLetter"/>
      <w:lvlText w:val="%8."/>
      <w:lvlJc w:val="left"/>
      <w:pPr>
        <w:ind w:left="4680" w:hanging="360"/>
      </w:pPr>
    </w:lvl>
    <w:lvl w:ilvl="8" w:tplc="040E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F536177"/>
    <w:multiLevelType w:val="hybridMultilevel"/>
    <w:tmpl w:val="141CC51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3A477DC"/>
    <w:multiLevelType w:val="hybridMultilevel"/>
    <w:tmpl w:val="0BE25252"/>
    <w:lvl w:ilvl="0" w:tplc="040E000F">
      <w:start w:val="1"/>
      <w:numFmt w:val="decimal"/>
      <w:lvlText w:val="%1."/>
      <w:lvlJc w:val="left"/>
      <w:pPr>
        <w:ind w:left="0" w:hanging="360"/>
      </w:pPr>
    </w:lvl>
    <w:lvl w:ilvl="1" w:tplc="040E0019" w:tentative="1">
      <w:start w:val="1"/>
      <w:numFmt w:val="lowerLetter"/>
      <w:lvlText w:val="%2."/>
      <w:lvlJc w:val="left"/>
      <w:pPr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593041D6"/>
    <w:multiLevelType w:val="hybridMultilevel"/>
    <w:tmpl w:val="F760DC34"/>
    <w:lvl w:ilvl="0" w:tplc="040E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" w15:restartNumberingAfterBreak="0">
    <w:nsid w:val="5E0E0B0E"/>
    <w:multiLevelType w:val="multilevel"/>
    <w:tmpl w:val="9F7A7C3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7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81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01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86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06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9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9111" w:hanging="1800"/>
      </w:pPr>
      <w:rPr>
        <w:rFonts w:hint="default"/>
        <w:b/>
      </w:rPr>
    </w:lvl>
  </w:abstractNum>
  <w:abstractNum w:abstractNumId="10" w15:restartNumberingAfterBreak="0">
    <w:nsid w:val="64474B9F"/>
    <w:multiLevelType w:val="hybridMultilevel"/>
    <w:tmpl w:val="0A24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D0289"/>
    <w:multiLevelType w:val="hybridMultilevel"/>
    <w:tmpl w:val="EF08A530"/>
    <w:lvl w:ilvl="0" w:tplc="040E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 w15:restartNumberingAfterBreak="0">
    <w:nsid w:val="6D633979"/>
    <w:multiLevelType w:val="hybridMultilevel"/>
    <w:tmpl w:val="881052F6"/>
    <w:lvl w:ilvl="0" w:tplc="29F6207A">
      <w:start w:val="1"/>
      <w:numFmt w:val="decimal"/>
      <w:lvlText w:val="%1."/>
      <w:lvlJc w:val="left"/>
      <w:pPr>
        <w:ind w:left="927" w:hanging="360"/>
      </w:pPr>
      <w:rPr>
        <w:b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E0001"/>
    <w:multiLevelType w:val="hybridMultilevel"/>
    <w:tmpl w:val="CD7C905A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F19"/>
    <w:rsid w:val="00021B76"/>
    <w:rsid w:val="0002242A"/>
    <w:rsid w:val="00050C15"/>
    <w:rsid w:val="0005125F"/>
    <w:rsid w:val="000723DF"/>
    <w:rsid w:val="000939BA"/>
    <w:rsid w:val="000D3BA6"/>
    <w:rsid w:val="000E0A27"/>
    <w:rsid w:val="001172C9"/>
    <w:rsid w:val="00137125"/>
    <w:rsid w:val="00165F54"/>
    <w:rsid w:val="00166CA4"/>
    <w:rsid w:val="001B310F"/>
    <w:rsid w:val="001E32C6"/>
    <w:rsid w:val="0023719D"/>
    <w:rsid w:val="00244557"/>
    <w:rsid w:val="00280674"/>
    <w:rsid w:val="00315821"/>
    <w:rsid w:val="00346269"/>
    <w:rsid w:val="00364BEA"/>
    <w:rsid w:val="003858B3"/>
    <w:rsid w:val="003D5609"/>
    <w:rsid w:val="004116B4"/>
    <w:rsid w:val="0045171E"/>
    <w:rsid w:val="0047504E"/>
    <w:rsid w:val="004978DA"/>
    <w:rsid w:val="004D06FF"/>
    <w:rsid w:val="004D13DE"/>
    <w:rsid w:val="004D42FD"/>
    <w:rsid w:val="004E1A79"/>
    <w:rsid w:val="0051055B"/>
    <w:rsid w:val="00572A81"/>
    <w:rsid w:val="005826F2"/>
    <w:rsid w:val="005D6735"/>
    <w:rsid w:val="005E024B"/>
    <w:rsid w:val="005F0F75"/>
    <w:rsid w:val="005F4920"/>
    <w:rsid w:val="00602E10"/>
    <w:rsid w:val="006030C8"/>
    <w:rsid w:val="00625E6E"/>
    <w:rsid w:val="00634862"/>
    <w:rsid w:val="006370E5"/>
    <w:rsid w:val="00657F19"/>
    <w:rsid w:val="006616D6"/>
    <w:rsid w:val="006A2032"/>
    <w:rsid w:val="006A2756"/>
    <w:rsid w:val="006C18D1"/>
    <w:rsid w:val="006D6BDA"/>
    <w:rsid w:val="00713D82"/>
    <w:rsid w:val="0072492B"/>
    <w:rsid w:val="00726C97"/>
    <w:rsid w:val="007A092B"/>
    <w:rsid w:val="007B33EB"/>
    <w:rsid w:val="0081023D"/>
    <w:rsid w:val="00831B6B"/>
    <w:rsid w:val="008550CC"/>
    <w:rsid w:val="008565E1"/>
    <w:rsid w:val="00863B7F"/>
    <w:rsid w:val="00880BC9"/>
    <w:rsid w:val="008908A1"/>
    <w:rsid w:val="008925E9"/>
    <w:rsid w:val="008976AD"/>
    <w:rsid w:val="008A7E10"/>
    <w:rsid w:val="008B0D4A"/>
    <w:rsid w:val="008B0E52"/>
    <w:rsid w:val="008F5ED9"/>
    <w:rsid w:val="0090227B"/>
    <w:rsid w:val="00906D06"/>
    <w:rsid w:val="0091284B"/>
    <w:rsid w:val="009B2CBB"/>
    <w:rsid w:val="00A03475"/>
    <w:rsid w:val="00A041C7"/>
    <w:rsid w:val="00A17CE0"/>
    <w:rsid w:val="00A611DE"/>
    <w:rsid w:val="00A77F65"/>
    <w:rsid w:val="00A81D1F"/>
    <w:rsid w:val="00A96110"/>
    <w:rsid w:val="00AE0870"/>
    <w:rsid w:val="00B662DF"/>
    <w:rsid w:val="00B81B84"/>
    <w:rsid w:val="00B83327"/>
    <w:rsid w:val="00B917DA"/>
    <w:rsid w:val="00BC22BB"/>
    <w:rsid w:val="00BC57E6"/>
    <w:rsid w:val="00BC593D"/>
    <w:rsid w:val="00BE75E5"/>
    <w:rsid w:val="00C247FB"/>
    <w:rsid w:val="00C2769C"/>
    <w:rsid w:val="00C86561"/>
    <w:rsid w:val="00C96757"/>
    <w:rsid w:val="00CA2C7D"/>
    <w:rsid w:val="00CD1D29"/>
    <w:rsid w:val="00CD3D26"/>
    <w:rsid w:val="00CF5C2A"/>
    <w:rsid w:val="00D04B5E"/>
    <w:rsid w:val="00D12640"/>
    <w:rsid w:val="00D40D12"/>
    <w:rsid w:val="00D576B1"/>
    <w:rsid w:val="00DA07E5"/>
    <w:rsid w:val="00DB3696"/>
    <w:rsid w:val="00DC1F71"/>
    <w:rsid w:val="00DD17B6"/>
    <w:rsid w:val="00E506F4"/>
    <w:rsid w:val="00E65EEA"/>
    <w:rsid w:val="00E921C0"/>
    <w:rsid w:val="00ED23FA"/>
    <w:rsid w:val="00ED2CFA"/>
    <w:rsid w:val="00EF1319"/>
    <w:rsid w:val="00F15EAF"/>
    <w:rsid w:val="00FB0D8F"/>
    <w:rsid w:val="00FB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40D3F-D1CF-4AA0-97EC-3F025734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A7E10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8A7E10"/>
    <w:pPr>
      <w:numPr>
        <w:numId w:val="1"/>
      </w:numPr>
      <w:jc w:val="center"/>
      <w:outlineLvl w:val="0"/>
    </w:pPr>
    <w:rPr>
      <w:b/>
      <w:bCs/>
    </w:rPr>
  </w:style>
  <w:style w:type="paragraph" w:styleId="Cmsor2">
    <w:name w:val="heading 2"/>
    <w:basedOn w:val="Norml"/>
    <w:next w:val="Norml"/>
    <w:qFormat/>
    <w:rsid w:val="008A7E10"/>
    <w:pPr>
      <w:numPr>
        <w:ilvl w:val="1"/>
        <w:numId w:val="1"/>
      </w:numPr>
      <w:ind w:left="705"/>
      <w:jc w:val="center"/>
      <w:outlineLvl w:val="1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  <w:rsid w:val="008A7E10"/>
  </w:style>
  <w:style w:type="paragraph" w:customStyle="1" w:styleId="Cmsor">
    <w:name w:val="Címsor"/>
    <w:basedOn w:val="Norml"/>
    <w:next w:val="Szvegtrzs"/>
    <w:rsid w:val="008A7E10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Szvegtrzs">
    <w:name w:val="Body Text"/>
    <w:basedOn w:val="Norml"/>
    <w:rsid w:val="008A7E10"/>
    <w:pPr>
      <w:spacing w:after="120"/>
    </w:pPr>
  </w:style>
  <w:style w:type="paragraph" w:styleId="Lista">
    <w:name w:val="List"/>
    <w:basedOn w:val="Szvegtrzs"/>
    <w:rsid w:val="008A7E10"/>
    <w:rPr>
      <w:rFonts w:cs="Verdana"/>
    </w:rPr>
  </w:style>
  <w:style w:type="paragraph" w:customStyle="1" w:styleId="Felirat">
    <w:name w:val="Felirat"/>
    <w:basedOn w:val="Norml"/>
    <w:rsid w:val="008A7E10"/>
    <w:pPr>
      <w:suppressLineNumbers/>
      <w:spacing w:before="120" w:after="120"/>
    </w:pPr>
    <w:rPr>
      <w:rFonts w:cs="Verdana"/>
      <w:i/>
      <w:iCs/>
    </w:rPr>
  </w:style>
  <w:style w:type="paragraph" w:customStyle="1" w:styleId="Trgymutat">
    <w:name w:val="Tárgymutató"/>
    <w:basedOn w:val="Norml"/>
    <w:rsid w:val="008A7E10"/>
    <w:pPr>
      <w:suppressLineNumbers/>
    </w:pPr>
    <w:rPr>
      <w:rFonts w:cs="Verdana"/>
    </w:rPr>
  </w:style>
  <w:style w:type="paragraph" w:styleId="Cm">
    <w:name w:val="Title"/>
    <w:basedOn w:val="Norml"/>
    <w:next w:val="Alcm"/>
    <w:qFormat/>
    <w:rsid w:val="008A7E10"/>
    <w:pPr>
      <w:jc w:val="center"/>
    </w:pPr>
    <w:rPr>
      <w:b/>
      <w:bCs/>
      <w:sz w:val="28"/>
    </w:rPr>
  </w:style>
  <w:style w:type="paragraph" w:styleId="Alcm">
    <w:name w:val="Subtitle"/>
    <w:basedOn w:val="Norml"/>
    <w:next w:val="Szvegtrzs"/>
    <w:qFormat/>
    <w:rsid w:val="008A7E10"/>
    <w:pPr>
      <w:jc w:val="center"/>
    </w:pPr>
    <w:rPr>
      <w:b/>
      <w:bCs/>
    </w:rPr>
  </w:style>
  <w:style w:type="paragraph" w:styleId="Szvegtrzsbehzssal">
    <w:name w:val="Body Text Indent"/>
    <w:basedOn w:val="Norml"/>
    <w:rsid w:val="008A7E10"/>
    <w:pPr>
      <w:ind w:left="360"/>
    </w:pPr>
  </w:style>
  <w:style w:type="paragraph" w:customStyle="1" w:styleId="Default">
    <w:name w:val="Default"/>
    <w:rsid w:val="008A7E1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fej">
    <w:name w:val="header"/>
    <w:basedOn w:val="Norml"/>
    <w:rsid w:val="008A7E1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7E1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8A7E10"/>
  </w:style>
  <w:style w:type="paragraph" w:styleId="Listaszerbekezds">
    <w:name w:val="List Paragraph"/>
    <w:basedOn w:val="Norml"/>
    <w:uiPriority w:val="34"/>
    <w:qFormat/>
    <w:rsid w:val="006A2032"/>
    <w:pPr>
      <w:ind w:left="720"/>
      <w:contextualSpacing/>
    </w:pPr>
  </w:style>
  <w:style w:type="paragraph" w:customStyle="1" w:styleId="Kiscmkijjebb">
    <w:name w:val="Kiscímkijjebb"/>
    <w:basedOn w:val="Norml"/>
    <w:rsid w:val="006A2032"/>
    <w:pPr>
      <w:tabs>
        <w:tab w:val="left" w:pos="1134"/>
      </w:tabs>
      <w:suppressAutoHyphens w:val="0"/>
      <w:spacing w:after="240" w:line="264" w:lineRule="auto"/>
      <w:ind w:left="1134" w:hanging="567"/>
      <w:jc w:val="both"/>
    </w:pPr>
    <w:rPr>
      <w:rFonts w:ascii="H_Avant Garde Book BT" w:hAnsi="H_Avant Garde Book BT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.%20GrantPlus\1.0.%20Alap\Megbizasi_szerzodes_sikerdij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Megbizasi_szerzodes_sikerdij</Template>
  <TotalTime>83</TotalTime>
  <Pages>1</Pages>
  <Words>796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MEGBÍZÁSI  SZERZŐDÉS</vt:lpstr>
    </vt:vector>
  </TitlesOfParts>
  <Company>Microsoft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MEGBÍZÁSI  SZERZŐDÉS</dc:title>
  <dc:creator>reka.gorbe</dc:creator>
  <cp:lastModifiedBy>Jegyzo</cp:lastModifiedBy>
  <cp:revision>58</cp:revision>
  <cp:lastPrinted>2012-01-05T14:49:00Z</cp:lastPrinted>
  <dcterms:created xsi:type="dcterms:W3CDTF">2019-09-27T07:53:00Z</dcterms:created>
  <dcterms:modified xsi:type="dcterms:W3CDTF">2019-11-04T06:49:00Z</dcterms:modified>
</cp:coreProperties>
</file>